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67612" w14:textId="1B64B51B" w:rsidR="006B2F86" w:rsidRDefault="004B6A16" w:rsidP="00E71FC3">
      <w:pPr>
        <w:pStyle w:val="NoSpacing"/>
      </w:pPr>
      <w:r>
        <w:rPr>
          <w:u w:val="single"/>
        </w:rPr>
        <w:t>John WITCHINGHAM</w:t>
      </w:r>
      <w:r>
        <w:t xml:space="preserve">  </w:t>
      </w:r>
      <w:proofErr w:type="gramStart"/>
      <w:r>
        <w:t xml:space="preserve">   (</w:t>
      </w:r>
      <w:proofErr w:type="gramEnd"/>
      <w:r>
        <w:t>fl.1442-3)</w:t>
      </w:r>
    </w:p>
    <w:p w14:paraId="01849BF0" w14:textId="575EF278" w:rsidR="004B6A16" w:rsidRDefault="004B6A16" w:rsidP="00E71FC3">
      <w:pPr>
        <w:pStyle w:val="NoSpacing"/>
      </w:pPr>
    </w:p>
    <w:p w14:paraId="7088CCD8" w14:textId="4B276B4F" w:rsidR="004B6A16" w:rsidRDefault="004B6A16" w:rsidP="00E71FC3">
      <w:pPr>
        <w:pStyle w:val="NoSpacing"/>
      </w:pPr>
    </w:p>
    <w:p w14:paraId="424CA4D1" w14:textId="64875B16" w:rsidR="004B6A16" w:rsidRDefault="004B6A16" w:rsidP="00E71FC3">
      <w:pPr>
        <w:pStyle w:val="NoSpacing"/>
      </w:pPr>
      <w:r>
        <w:t xml:space="preserve">   in   1442-3</w:t>
      </w:r>
      <w:r>
        <w:tab/>
        <w:t xml:space="preserve">He was lord of Thorp Hall, </w:t>
      </w:r>
      <w:proofErr w:type="spellStart"/>
      <w:r>
        <w:t>Hackford</w:t>
      </w:r>
      <w:proofErr w:type="spellEnd"/>
      <w:r>
        <w:t>, Norfolk.</w:t>
      </w:r>
    </w:p>
    <w:p w14:paraId="37BE4E3C" w14:textId="046FE3A2" w:rsidR="004B6A16" w:rsidRDefault="004B6A16" w:rsidP="004B6A16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Eynford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Hackford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8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223-226.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http://www.british-history.ac.uk/topographical-hist-norfolk/vol8/pp223-226 [accessed 4 July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537C7539" w14:textId="68A9EE76" w:rsidR="004B6A16" w:rsidRDefault="004B6A16" w:rsidP="004B6A16">
      <w:pPr>
        <w:pStyle w:val="NoSpacing"/>
        <w:rPr>
          <w:color w:val="333333"/>
          <w:shd w:val="clear" w:color="auto" w:fill="FFFFFF"/>
        </w:rPr>
      </w:pPr>
    </w:p>
    <w:p w14:paraId="5A2E0E24" w14:textId="33E15CC9" w:rsidR="004B6A16" w:rsidRDefault="004B6A16" w:rsidP="004B6A16">
      <w:pPr>
        <w:pStyle w:val="NoSpacing"/>
        <w:rPr>
          <w:color w:val="333333"/>
          <w:shd w:val="clear" w:color="auto" w:fill="FFFFFF"/>
        </w:rPr>
      </w:pPr>
    </w:p>
    <w:p w14:paraId="67B15F76" w14:textId="0E2ED971" w:rsidR="004B6A16" w:rsidRPr="004B6A16" w:rsidRDefault="004B6A16" w:rsidP="004B6A16">
      <w:pPr>
        <w:pStyle w:val="NoSpacing"/>
      </w:pPr>
      <w:r>
        <w:rPr>
          <w:color w:val="333333"/>
          <w:shd w:val="clear" w:color="auto" w:fill="FFFFFF"/>
        </w:rPr>
        <w:t>4 July 2019</w:t>
      </w:r>
      <w:bookmarkStart w:id="0" w:name="_GoBack"/>
      <w:bookmarkEnd w:id="0"/>
    </w:p>
    <w:sectPr w:rsidR="004B6A16" w:rsidRPr="004B6A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71CB7" w14:textId="77777777" w:rsidR="004B6A16" w:rsidRDefault="004B6A16" w:rsidP="00E71FC3">
      <w:pPr>
        <w:spacing w:after="0" w:line="240" w:lineRule="auto"/>
      </w:pPr>
      <w:r>
        <w:separator/>
      </w:r>
    </w:p>
  </w:endnote>
  <w:endnote w:type="continuationSeparator" w:id="0">
    <w:p w14:paraId="5800AFE1" w14:textId="77777777" w:rsidR="004B6A16" w:rsidRDefault="004B6A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7C4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C4597" w14:textId="77777777" w:rsidR="004B6A16" w:rsidRDefault="004B6A16" w:rsidP="00E71FC3">
      <w:pPr>
        <w:spacing w:after="0" w:line="240" w:lineRule="auto"/>
      </w:pPr>
      <w:r>
        <w:separator/>
      </w:r>
    </w:p>
  </w:footnote>
  <w:footnote w:type="continuationSeparator" w:id="0">
    <w:p w14:paraId="3E5F97B8" w14:textId="77777777" w:rsidR="004B6A16" w:rsidRDefault="004B6A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16"/>
    <w:rsid w:val="001A7C09"/>
    <w:rsid w:val="004B6A1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44D5C"/>
  <w15:chartTrackingRefBased/>
  <w15:docId w15:val="{D4B15C21-6572-4C14-8E79-AFE5A7D3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4B6A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2019-07-04T16:13:00Z</dcterms:created>
  <dcterms:modified xsi:type="dcterms:W3CDTF">2019-07-04T16:16:00Z</dcterms:modified>
</cp:coreProperties>
</file>